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12B82" w14:textId="77777777" w:rsidR="00913A5E" w:rsidRDefault="00913A5E" w:rsidP="00913A5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ALEN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fl.1443)</w:t>
      </w:r>
    </w:p>
    <w:p w14:paraId="5D8EEF1E" w14:textId="77777777" w:rsidR="00913A5E" w:rsidRDefault="00913A5E" w:rsidP="00913A5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Coventry.</w:t>
      </w:r>
    </w:p>
    <w:p w14:paraId="4F784A62" w14:textId="77777777" w:rsidR="00913A5E" w:rsidRDefault="00913A5E" w:rsidP="00913A5E">
      <w:pPr>
        <w:pStyle w:val="NoSpacing"/>
        <w:rPr>
          <w:rFonts w:cs="Times New Roman"/>
          <w:szCs w:val="24"/>
        </w:rPr>
      </w:pPr>
    </w:p>
    <w:p w14:paraId="54CA6E70" w14:textId="77777777" w:rsidR="00913A5E" w:rsidRDefault="00913A5E" w:rsidP="00913A5E">
      <w:pPr>
        <w:pStyle w:val="NoSpacing"/>
        <w:rPr>
          <w:rFonts w:cs="Times New Roman"/>
          <w:szCs w:val="24"/>
        </w:rPr>
      </w:pPr>
    </w:p>
    <w:p w14:paraId="74FB9A8C" w14:textId="09AE9824" w:rsidR="00913A5E" w:rsidRDefault="00913A5E" w:rsidP="00913A5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Jan.1443</w:t>
      </w:r>
      <w:r>
        <w:rPr>
          <w:rFonts w:cs="Times New Roman"/>
          <w:szCs w:val="24"/>
        </w:rPr>
        <w:tab/>
        <w:t xml:space="preserve">He was elected </w:t>
      </w:r>
      <w:r>
        <w:rPr>
          <w:rFonts w:cs="Times New Roman"/>
          <w:szCs w:val="24"/>
        </w:rPr>
        <w:t>one of the Chamberlains.</w:t>
      </w:r>
    </w:p>
    <w:p w14:paraId="7364E138" w14:textId="77777777" w:rsidR="00913A5E" w:rsidRDefault="00913A5E" w:rsidP="00913A5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(“Coventry Leet Book” p.201)</w:t>
      </w:r>
    </w:p>
    <w:p w14:paraId="002124FF" w14:textId="77777777" w:rsidR="00913A5E" w:rsidRDefault="00913A5E" w:rsidP="00913A5E">
      <w:pPr>
        <w:pStyle w:val="NoSpacing"/>
        <w:rPr>
          <w:rFonts w:cs="Times New Roman"/>
          <w:szCs w:val="24"/>
        </w:rPr>
      </w:pPr>
    </w:p>
    <w:p w14:paraId="129503A9" w14:textId="77777777" w:rsidR="00913A5E" w:rsidRDefault="00913A5E" w:rsidP="00913A5E">
      <w:pPr>
        <w:pStyle w:val="NoSpacing"/>
        <w:rPr>
          <w:rFonts w:cs="Times New Roman"/>
          <w:szCs w:val="24"/>
        </w:rPr>
      </w:pPr>
    </w:p>
    <w:p w14:paraId="79BA26A3" w14:textId="77777777" w:rsidR="00913A5E" w:rsidRDefault="00913A5E" w:rsidP="00913A5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September 2023</w:t>
      </w:r>
    </w:p>
    <w:p w14:paraId="550B4A58" w14:textId="756924EB" w:rsidR="00913A5E" w:rsidRPr="00913A5E" w:rsidRDefault="00913A5E" w:rsidP="00D66141">
      <w:pPr>
        <w:pStyle w:val="NoSpacing"/>
        <w:rPr>
          <w:rFonts w:cs="Times New Roman"/>
          <w:szCs w:val="24"/>
        </w:rPr>
      </w:pPr>
    </w:p>
    <w:p w14:paraId="1B212181" w14:textId="4655D121" w:rsidR="00D66141" w:rsidRPr="00D66141" w:rsidRDefault="00D66141" w:rsidP="009139A6">
      <w:pPr>
        <w:pStyle w:val="NoSpacing"/>
        <w:rPr>
          <w:rFonts w:cs="Times New Roman"/>
          <w:szCs w:val="24"/>
        </w:rPr>
      </w:pPr>
    </w:p>
    <w:sectPr w:rsidR="00D66141" w:rsidRPr="00D6614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72A0B" w14:textId="77777777" w:rsidR="00254605" w:rsidRDefault="00254605" w:rsidP="009139A6">
      <w:r>
        <w:separator/>
      </w:r>
    </w:p>
  </w:endnote>
  <w:endnote w:type="continuationSeparator" w:id="0">
    <w:p w14:paraId="114FEA67" w14:textId="77777777" w:rsidR="00254605" w:rsidRDefault="0025460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F36C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3DDF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A455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F0A14" w14:textId="77777777" w:rsidR="00254605" w:rsidRDefault="00254605" w:rsidP="009139A6">
      <w:r>
        <w:separator/>
      </w:r>
    </w:p>
  </w:footnote>
  <w:footnote w:type="continuationSeparator" w:id="0">
    <w:p w14:paraId="3CBED5FF" w14:textId="77777777" w:rsidR="00254605" w:rsidRDefault="0025460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84FC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6794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A881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605"/>
    <w:rsid w:val="000666E0"/>
    <w:rsid w:val="002510B7"/>
    <w:rsid w:val="00254605"/>
    <w:rsid w:val="005C130B"/>
    <w:rsid w:val="00826F5C"/>
    <w:rsid w:val="008A1DDF"/>
    <w:rsid w:val="009139A6"/>
    <w:rsid w:val="00913A5E"/>
    <w:rsid w:val="009448BB"/>
    <w:rsid w:val="00947624"/>
    <w:rsid w:val="00A3176C"/>
    <w:rsid w:val="00AE65F8"/>
    <w:rsid w:val="00BA00AB"/>
    <w:rsid w:val="00BA62B1"/>
    <w:rsid w:val="00CB4ED9"/>
    <w:rsid w:val="00D66141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C6959"/>
  <w15:chartTrackingRefBased/>
  <w15:docId w15:val="{1E53E2D9-58D8-43BD-9231-B7F49D28D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86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2023-09-08T15:04:00Z</dcterms:created>
  <dcterms:modified xsi:type="dcterms:W3CDTF">2023-09-08T16:46:00Z</dcterms:modified>
</cp:coreProperties>
</file>